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3EAE2D59" w:rsidR="0099427E" w:rsidRDefault="0035707A" w:rsidP="0099427E">
      <w:pPr>
        <w:pStyle w:val="Title"/>
      </w:pPr>
      <w:r>
        <w:t>Tractor Power Systems</w:t>
      </w:r>
    </w:p>
    <w:p w14:paraId="45F241EF" w14:textId="77777777" w:rsidR="003F0B08" w:rsidRPr="003F0B08" w:rsidRDefault="003F0B08" w:rsidP="00E6217D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Major Systems</w:t>
      </w:r>
    </w:p>
    <w:p w14:paraId="79D847CF" w14:textId="77777777" w:rsidR="003F0B08" w:rsidRPr="003F0B08" w:rsidRDefault="003F0B08">
      <w:pPr>
        <w:numPr>
          <w:ilvl w:val="0"/>
          <w:numId w:val="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Power systems required to operate modern tractors</w:t>
      </w:r>
    </w:p>
    <w:p w14:paraId="7947D62B" w14:textId="219CAEB4" w:rsidR="003F0B08" w:rsidRPr="003F0B08" w:rsidRDefault="00BE5EF3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</w:t>
      </w:r>
    </w:p>
    <w:p w14:paraId="53F02721" w14:textId="183640D4" w:rsidR="003F0B08" w:rsidRPr="003F0B08" w:rsidRDefault="00BE5EF3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</w:p>
    <w:p w14:paraId="3F1A1267" w14:textId="0488302D" w:rsidR="003F0B08" w:rsidRPr="003F0B08" w:rsidRDefault="00BE5EF3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</w:p>
    <w:p w14:paraId="6640C518" w14:textId="362AAF17" w:rsidR="003F0B08" w:rsidRPr="003F0B08" w:rsidRDefault="00BE5EF3">
      <w:pPr>
        <w:numPr>
          <w:ilvl w:val="1"/>
          <w:numId w:val="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</w:p>
    <w:p w14:paraId="5DD61517" w14:textId="77777777" w:rsidR="003F0B08" w:rsidRPr="003F0B08" w:rsidRDefault="003F0B08" w:rsidP="00E6217D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Engine</w:t>
      </w:r>
    </w:p>
    <w:p w14:paraId="78F3F85B" w14:textId="77777777" w:rsidR="003F0B08" w:rsidRPr="003F0B08" w:rsidRDefault="003F0B08">
      <w:pPr>
        <w:numPr>
          <w:ilvl w:val="0"/>
          <w:numId w:val="1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Power source of the equipment</w:t>
      </w:r>
    </w:p>
    <w:p w14:paraId="428BB591" w14:textId="77777777" w:rsidR="003F0B08" w:rsidRPr="003F0B08" w:rsidRDefault="003F0B08">
      <w:pPr>
        <w:numPr>
          <w:ilvl w:val="1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Provides for all systems</w:t>
      </w:r>
    </w:p>
    <w:p w14:paraId="04C154EB" w14:textId="1DAA33C4" w:rsidR="003F0B08" w:rsidRPr="003F0B08" w:rsidRDefault="003F0B08">
      <w:pPr>
        <w:numPr>
          <w:ilvl w:val="1"/>
          <w:numId w:val="2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Engine – </w:t>
      </w:r>
      <w:r w:rsidR="00BE5EF3">
        <w:rPr>
          <w:rFonts w:asciiTheme="majorHAnsi" w:hAnsiTheme="majorHAnsi" w:cstheme="majorHAnsi"/>
          <w:sz w:val="28"/>
          <w:szCs w:val="28"/>
        </w:rPr>
        <w:t>_____ 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- PTO- Wheels- </w:t>
      </w:r>
      <w:r w:rsidR="00BE5EF3">
        <w:rPr>
          <w:rFonts w:asciiTheme="majorHAnsi" w:hAnsiTheme="majorHAnsi" w:cstheme="majorHAnsi"/>
          <w:sz w:val="28"/>
          <w:szCs w:val="28"/>
        </w:rPr>
        <w:t>_________</w:t>
      </w:r>
    </w:p>
    <w:p w14:paraId="07E37BAA" w14:textId="77777777" w:rsidR="003F0B08" w:rsidRPr="003F0B08" w:rsidRDefault="003F0B08">
      <w:pPr>
        <w:numPr>
          <w:ilvl w:val="0"/>
          <w:numId w:val="1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Types</w:t>
      </w:r>
    </w:p>
    <w:p w14:paraId="3D0BD664" w14:textId="130BD86C" w:rsidR="003F0B08" w:rsidRPr="00C44917" w:rsidRDefault="00BE5EF3">
      <w:pPr>
        <w:pStyle w:val="ListParagraph"/>
        <w:numPr>
          <w:ilvl w:val="1"/>
          <w:numId w:val="18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</w:t>
      </w:r>
    </w:p>
    <w:p w14:paraId="0A2C858F" w14:textId="3A7FD7D1" w:rsidR="003F0B08" w:rsidRPr="00C44917" w:rsidRDefault="00BE5EF3">
      <w:pPr>
        <w:pStyle w:val="ListParagraph"/>
        <w:numPr>
          <w:ilvl w:val="1"/>
          <w:numId w:val="18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</w:t>
      </w:r>
    </w:p>
    <w:p w14:paraId="690C8082" w14:textId="36DEB19B" w:rsidR="003F0B08" w:rsidRPr="00C44917" w:rsidRDefault="00BE5EF3">
      <w:pPr>
        <w:pStyle w:val="ListParagraph"/>
        <w:numPr>
          <w:ilvl w:val="1"/>
          <w:numId w:val="18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</w:t>
      </w:r>
    </w:p>
    <w:p w14:paraId="1FAAF8F5" w14:textId="77777777" w:rsidR="003F0B08" w:rsidRPr="003F0B08" w:rsidRDefault="003F0B08" w:rsidP="00E6217D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Gas Vs. Diesel</w:t>
      </w:r>
    </w:p>
    <w:p w14:paraId="7D1DA0E6" w14:textId="77777777" w:rsidR="003F0B08" w:rsidRPr="003F0B08" w:rsidRDefault="003F0B08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Method of supplying and igniting fuel</w:t>
      </w:r>
    </w:p>
    <w:p w14:paraId="74B285D9" w14:textId="77777777" w:rsidR="003F0B08" w:rsidRPr="003F0B08" w:rsidRDefault="003F0B08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Higher compression ratios in diesels</w:t>
      </w:r>
    </w:p>
    <w:p w14:paraId="7FC5BE0E" w14:textId="24F7F651" w:rsidR="003F0B08" w:rsidRPr="003F0B08" w:rsidRDefault="00BE5EF3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</w:t>
      </w:r>
      <w:r w:rsidR="003F0B08" w:rsidRPr="003F0B08">
        <w:rPr>
          <w:rFonts w:asciiTheme="majorHAnsi" w:hAnsiTheme="majorHAnsi" w:cstheme="majorHAnsi"/>
          <w:sz w:val="28"/>
          <w:szCs w:val="28"/>
        </w:rPr>
        <w:t>:</w:t>
      </w:r>
      <w:r>
        <w:rPr>
          <w:rFonts w:asciiTheme="majorHAnsi" w:hAnsiTheme="majorHAnsi" w:cstheme="majorHAnsi"/>
          <w:sz w:val="28"/>
          <w:szCs w:val="28"/>
        </w:rPr>
        <w:t>__</w:t>
      </w:r>
      <w:r w:rsidR="003F0B08" w:rsidRPr="003F0B08">
        <w:rPr>
          <w:rFonts w:asciiTheme="majorHAnsi" w:hAnsiTheme="majorHAnsi" w:cstheme="majorHAnsi"/>
          <w:sz w:val="28"/>
          <w:szCs w:val="28"/>
        </w:rPr>
        <w:t>-Gas</w:t>
      </w:r>
    </w:p>
    <w:p w14:paraId="60191266" w14:textId="77777777" w:rsidR="003F0B08" w:rsidRPr="003F0B08" w:rsidRDefault="003F0B08">
      <w:pPr>
        <w:numPr>
          <w:ilvl w:val="1"/>
          <w:numId w:val="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16:1- Diesel</w:t>
      </w:r>
    </w:p>
    <w:p w14:paraId="3CE3C1E0" w14:textId="75647379" w:rsidR="003F0B08" w:rsidRPr="003F0B08" w:rsidRDefault="00E6217D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BE5EF3">
        <w:rPr>
          <w:rFonts w:asciiTheme="majorHAnsi" w:hAnsiTheme="majorHAnsi" w:cstheme="majorHAnsi"/>
          <w:sz w:val="28"/>
          <w:szCs w:val="28"/>
        </w:rPr>
        <w:t>Generally,</w:t>
      </w:r>
      <w:r w:rsidR="003F0B08" w:rsidRPr="003F0B08">
        <w:rPr>
          <w:rFonts w:asciiTheme="majorHAnsi" w:hAnsiTheme="majorHAnsi" w:cstheme="majorHAnsi"/>
          <w:sz w:val="28"/>
          <w:szCs w:val="28"/>
        </w:rPr>
        <w:t xml:space="preserve"> more rugged design of diesels</w:t>
      </w:r>
    </w:p>
    <w:p w14:paraId="08917AA8" w14:textId="7C8D814B" w:rsidR="003F0B08" w:rsidRDefault="003F0B08">
      <w:pPr>
        <w:numPr>
          <w:ilvl w:val="0"/>
          <w:numId w:val="1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Grade and type of fuel</w:t>
      </w:r>
    </w:p>
    <w:p w14:paraId="5BA61A99" w14:textId="4637EA94" w:rsidR="003F0B08" w:rsidRDefault="003F0B08" w:rsidP="00BE5EF3">
      <w:pPr>
        <w:ind w:left="720"/>
        <w:rPr>
          <w:rFonts w:asciiTheme="majorHAnsi" w:hAnsiTheme="majorHAnsi" w:cstheme="majorHAnsi"/>
          <w:sz w:val="28"/>
          <w:szCs w:val="28"/>
        </w:rPr>
      </w:pPr>
    </w:p>
    <w:p w14:paraId="6A2F0CD3" w14:textId="06666CF4" w:rsidR="003F0B08" w:rsidRDefault="003F0B08" w:rsidP="00BE5EF3">
      <w:pPr>
        <w:ind w:left="720"/>
        <w:rPr>
          <w:rFonts w:asciiTheme="majorHAnsi" w:hAnsiTheme="majorHAnsi" w:cstheme="majorHAnsi"/>
          <w:sz w:val="28"/>
          <w:szCs w:val="28"/>
        </w:rPr>
      </w:pPr>
    </w:p>
    <w:p w14:paraId="226E8F8E" w14:textId="77777777" w:rsidR="00C44917" w:rsidRDefault="00C44917" w:rsidP="00BE5EF3">
      <w:pPr>
        <w:ind w:left="720"/>
        <w:rPr>
          <w:rFonts w:asciiTheme="majorHAnsi" w:hAnsiTheme="majorHAnsi" w:cstheme="majorHAnsi"/>
          <w:sz w:val="28"/>
          <w:szCs w:val="28"/>
        </w:rPr>
      </w:pPr>
    </w:p>
    <w:p w14:paraId="33DAD94F" w14:textId="77777777" w:rsidR="003F0B08" w:rsidRPr="003F0B08" w:rsidRDefault="003F0B08" w:rsidP="00BE5EF3">
      <w:pPr>
        <w:ind w:left="720"/>
        <w:rPr>
          <w:rFonts w:asciiTheme="majorHAnsi" w:hAnsiTheme="majorHAnsi" w:cstheme="majorHAnsi"/>
          <w:sz w:val="28"/>
          <w:szCs w:val="28"/>
        </w:rPr>
      </w:pPr>
    </w:p>
    <w:p w14:paraId="501B2F0F" w14:textId="77777777" w:rsidR="003F0B08" w:rsidRPr="003F0B08" w:rsidRDefault="003F0B08" w:rsidP="00E6217D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lastRenderedPageBreak/>
        <w:t>Supplying Fuel</w:t>
      </w:r>
    </w:p>
    <w:p w14:paraId="3DE93CD9" w14:textId="77777777" w:rsidR="003F0B08" w:rsidRPr="003F0B08" w:rsidRDefault="003F0B08">
      <w:pPr>
        <w:numPr>
          <w:ilvl w:val="0"/>
          <w:numId w:val="20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Gas Engines</w:t>
      </w:r>
    </w:p>
    <w:p w14:paraId="37D027F9" w14:textId="77777777" w:rsidR="003F0B08" w:rsidRPr="003F0B08" w:rsidRDefault="003F0B08">
      <w:pPr>
        <w:numPr>
          <w:ilvl w:val="1"/>
          <w:numId w:val="4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Air and Fuel are premixed prior to compression stroke of engine</w:t>
      </w:r>
    </w:p>
    <w:p w14:paraId="479A5ED0" w14:textId="5B21CA6D" w:rsidR="003F0B08" w:rsidRPr="003F0B08" w:rsidRDefault="003F0B08">
      <w:pPr>
        <w:numPr>
          <w:ilvl w:val="1"/>
          <w:numId w:val="4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Can be</w:t>
      </w:r>
      <w:r w:rsidR="00BE5EF3">
        <w:rPr>
          <w:rFonts w:asciiTheme="majorHAnsi" w:hAnsiTheme="majorHAnsi" w:cstheme="majorHAnsi"/>
          <w:sz w:val="28"/>
          <w:szCs w:val="28"/>
        </w:rPr>
        <w:t xml:space="preserve"> ____________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or fuel injected</w:t>
      </w:r>
    </w:p>
    <w:p w14:paraId="083425DC" w14:textId="77777777" w:rsidR="003F0B08" w:rsidRPr="003F0B08" w:rsidRDefault="003F0B08">
      <w:pPr>
        <w:numPr>
          <w:ilvl w:val="0"/>
          <w:numId w:val="20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Diesel</w:t>
      </w:r>
    </w:p>
    <w:p w14:paraId="539D29A9" w14:textId="7F8B6472" w:rsidR="003F0B08" w:rsidRPr="00C44917" w:rsidRDefault="003F0B08">
      <w:pPr>
        <w:pStyle w:val="ListParagraph"/>
        <w:numPr>
          <w:ilvl w:val="1"/>
          <w:numId w:val="20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 xml:space="preserve">No premixing of </w:t>
      </w:r>
      <w:r w:rsidR="00BE5EF3" w:rsidRPr="00C44917">
        <w:rPr>
          <w:rFonts w:asciiTheme="majorHAnsi" w:hAnsiTheme="majorHAnsi" w:cstheme="majorHAnsi"/>
          <w:sz w:val="28"/>
          <w:szCs w:val="28"/>
        </w:rPr>
        <w:t>_______</w:t>
      </w:r>
      <w:r w:rsidRPr="00C44917">
        <w:rPr>
          <w:rFonts w:asciiTheme="majorHAnsi" w:hAnsiTheme="majorHAnsi" w:cstheme="majorHAnsi"/>
          <w:sz w:val="28"/>
          <w:szCs w:val="28"/>
        </w:rPr>
        <w:t xml:space="preserve"> and air</w:t>
      </w:r>
    </w:p>
    <w:p w14:paraId="4F540FD6" w14:textId="3EE19139" w:rsidR="003F0B08" w:rsidRPr="00C44917" w:rsidRDefault="003F0B08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Fuel is injected under high pressure the beginning of the power stroke</w:t>
      </w:r>
    </w:p>
    <w:p w14:paraId="66F05D9B" w14:textId="669CF8E7" w:rsidR="003F0B08" w:rsidRPr="003F0B08" w:rsidRDefault="003F0B08">
      <w:pPr>
        <w:numPr>
          <w:ilvl w:val="0"/>
          <w:numId w:val="16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Air is</w:t>
      </w:r>
      <w:r w:rsidR="00BE5EF3">
        <w:rPr>
          <w:rFonts w:asciiTheme="majorHAnsi" w:hAnsiTheme="majorHAnsi" w:cstheme="majorHAnsi"/>
          <w:sz w:val="28"/>
          <w:szCs w:val="28"/>
        </w:rPr>
        <w:t xml:space="preserve"> __________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prior to fuel injected</w:t>
      </w:r>
    </w:p>
    <w:p w14:paraId="2E43ED7C" w14:textId="77777777" w:rsidR="003F0B08" w:rsidRPr="003F0B08" w:rsidRDefault="003F0B08" w:rsidP="00E6217D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Compression Ratio</w:t>
      </w:r>
    </w:p>
    <w:p w14:paraId="7EFA7048" w14:textId="7537D4A7" w:rsidR="003F0B08" w:rsidRPr="003F0B08" w:rsidRDefault="003F0B08">
      <w:pPr>
        <w:numPr>
          <w:ilvl w:val="0"/>
          <w:numId w:val="2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Compares the volume of air in the cylinder before compression with volume of air after compression.</w:t>
      </w:r>
    </w:p>
    <w:p w14:paraId="20706B09" w14:textId="201D07CC" w:rsidR="003F0B08" w:rsidRPr="003F0B08" w:rsidRDefault="003F0B08">
      <w:pPr>
        <w:numPr>
          <w:ilvl w:val="0"/>
          <w:numId w:val="2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Higher </w:t>
      </w:r>
      <w:r w:rsidR="00BE5EF3">
        <w:rPr>
          <w:rFonts w:asciiTheme="majorHAnsi" w:hAnsiTheme="majorHAnsi" w:cstheme="majorHAnsi"/>
          <w:sz w:val="28"/>
          <w:szCs w:val="28"/>
        </w:rPr>
        <w:t>_______________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in diesel</w:t>
      </w:r>
      <w:r w:rsidR="00BE5EF3">
        <w:rPr>
          <w:rFonts w:asciiTheme="majorHAnsi" w:hAnsiTheme="majorHAnsi" w:cstheme="majorHAnsi"/>
          <w:sz w:val="28"/>
          <w:szCs w:val="28"/>
        </w:rPr>
        <w:t>s</w:t>
      </w:r>
      <w:r w:rsidRPr="003F0B08">
        <w:rPr>
          <w:rFonts w:asciiTheme="majorHAnsi" w:hAnsiTheme="majorHAnsi" w:cstheme="majorHAnsi"/>
          <w:sz w:val="28"/>
          <w:szCs w:val="28"/>
        </w:rPr>
        <w:t xml:space="preserve"> </w:t>
      </w:r>
      <w:r w:rsidR="00BE5EF3">
        <w:rPr>
          <w:rFonts w:asciiTheme="majorHAnsi" w:hAnsiTheme="majorHAnsi" w:cstheme="majorHAnsi"/>
          <w:sz w:val="28"/>
          <w:szCs w:val="28"/>
        </w:rPr>
        <w:t>are</w:t>
      </w:r>
      <w:r w:rsidRPr="003F0B08">
        <w:rPr>
          <w:rFonts w:asciiTheme="majorHAnsi" w:hAnsiTheme="majorHAnsi" w:cstheme="majorHAnsi"/>
          <w:sz w:val="28"/>
          <w:szCs w:val="28"/>
        </w:rPr>
        <w:t xml:space="preserve"> to increase air temperature an</w:t>
      </w:r>
      <w:r w:rsidR="00D61C7F" w:rsidRPr="00BE5EF3">
        <w:rPr>
          <w:rFonts w:asciiTheme="majorHAnsi" w:hAnsiTheme="majorHAnsi" w:cstheme="majorHAnsi"/>
          <w:sz w:val="28"/>
          <w:szCs w:val="28"/>
        </w:rPr>
        <w:t xml:space="preserve">d </w:t>
      </w:r>
      <w:r w:rsidRPr="003F0B08">
        <w:rPr>
          <w:rFonts w:asciiTheme="majorHAnsi" w:hAnsiTheme="majorHAnsi" w:cstheme="majorHAnsi"/>
          <w:sz w:val="28"/>
          <w:szCs w:val="28"/>
        </w:rPr>
        <w:t xml:space="preserve">better thermal efficiency. </w:t>
      </w:r>
    </w:p>
    <w:p w14:paraId="13C6FCAF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Design</w:t>
      </w:r>
    </w:p>
    <w:p w14:paraId="53D872D4" w14:textId="77777777" w:rsidR="003F0B08" w:rsidRPr="003F0B08" w:rsidRDefault="003F0B08">
      <w:pPr>
        <w:numPr>
          <w:ilvl w:val="0"/>
          <w:numId w:val="22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Diesels must be built sturdier to withstand greater forces of combustion.</w:t>
      </w:r>
    </w:p>
    <w:p w14:paraId="31BA2421" w14:textId="77777777" w:rsidR="003F0B08" w:rsidRPr="003F0B08" w:rsidRDefault="003F0B08">
      <w:pPr>
        <w:numPr>
          <w:ilvl w:val="1"/>
          <w:numId w:val="5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Diesels have a more powerful power stroke because of the efficiency of the engine. </w:t>
      </w:r>
    </w:p>
    <w:p w14:paraId="4D08DC28" w14:textId="77777777" w:rsidR="003F0B08" w:rsidRPr="003F0B08" w:rsidRDefault="003F0B08">
      <w:pPr>
        <w:numPr>
          <w:ilvl w:val="0"/>
          <w:numId w:val="22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4 Strokes:</w:t>
      </w:r>
    </w:p>
    <w:p w14:paraId="67F2C006" w14:textId="67090E52" w:rsidR="003F0B08" w:rsidRPr="00C44917" w:rsidRDefault="00BE5EF3">
      <w:pPr>
        <w:pStyle w:val="ListParagraph"/>
        <w:numPr>
          <w:ilvl w:val="0"/>
          <w:numId w:val="17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___________</w:t>
      </w:r>
    </w:p>
    <w:p w14:paraId="66BD89AF" w14:textId="348BDBEA" w:rsidR="003F0B08" w:rsidRPr="003F0B08" w:rsidRDefault="00BE5EF3">
      <w:pPr>
        <w:numPr>
          <w:ilvl w:val="0"/>
          <w:numId w:val="17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</w:p>
    <w:p w14:paraId="1057E0CF" w14:textId="5E6E7D6D" w:rsidR="003F0B08" w:rsidRPr="003F0B08" w:rsidRDefault="00BE5EF3">
      <w:pPr>
        <w:numPr>
          <w:ilvl w:val="0"/>
          <w:numId w:val="17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</w:p>
    <w:p w14:paraId="16581DB3" w14:textId="6BA902B3" w:rsidR="003F0B08" w:rsidRPr="003F0B08" w:rsidRDefault="00BE5EF3">
      <w:pPr>
        <w:numPr>
          <w:ilvl w:val="0"/>
          <w:numId w:val="17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</w:p>
    <w:p w14:paraId="27D4AD85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2C7A5C3F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597A9071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63AFF385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3AB248CB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4D780DDB" w14:textId="0AECD4F4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lastRenderedPageBreak/>
        <w:t>Fuel</w:t>
      </w:r>
    </w:p>
    <w:p w14:paraId="11B85C62" w14:textId="77777777" w:rsidR="003F0B08" w:rsidRPr="003F0B08" w:rsidRDefault="003F0B08">
      <w:pPr>
        <w:numPr>
          <w:ilvl w:val="0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Fuel energy is measured in British Thermal Units (BTU’s)</w:t>
      </w:r>
    </w:p>
    <w:p w14:paraId="68BCDC90" w14:textId="77777777" w:rsidR="003F0B08" w:rsidRPr="003F0B08" w:rsidRDefault="003F0B08">
      <w:pPr>
        <w:numPr>
          <w:ilvl w:val="1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Diesel has higher BTU count per gallon</w:t>
      </w:r>
    </w:p>
    <w:p w14:paraId="30666CA9" w14:textId="665800E1" w:rsidR="003F0B08" w:rsidRPr="003F0B08" w:rsidRDefault="003F0B08">
      <w:pPr>
        <w:numPr>
          <w:ilvl w:val="1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Diesel: </w:t>
      </w:r>
      <w:r w:rsidR="00BE5EF3">
        <w:rPr>
          <w:rFonts w:asciiTheme="majorHAnsi" w:hAnsiTheme="majorHAnsi" w:cstheme="majorHAnsi"/>
          <w:sz w:val="28"/>
          <w:szCs w:val="28"/>
        </w:rPr>
        <w:t>___________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BTU’s per gallon</w:t>
      </w:r>
    </w:p>
    <w:p w14:paraId="64635BE5" w14:textId="465123E9" w:rsidR="003F0B08" w:rsidRPr="003F0B08" w:rsidRDefault="003F0B08">
      <w:pPr>
        <w:numPr>
          <w:ilvl w:val="1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Gasoline: </w:t>
      </w:r>
      <w:r w:rsidR="00BE5EF3">
        <w:rPr>
          <w:rFonts w:asciiTheme="majorHAnsi" w:hAnsiTheme="majorHAnsi" w:cstheme="majorHAnsi"/>
          <w:sz w:val="28"/>
          <w:szCs w:val="28"/>
        </w:rPr>
        <w:t>____________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BTU’s per gallon</w:t>
      </w:r>
    </w:p>
    <w:p w14:paraId="52C94B7D" w14:textId="77777777" w:rsidR="003F0B08" w:rsidRPr="003F0B08" w:rsidRDefault="003F0B08">
      <w:pPr>
        <w:numPr>
          <w:ilvl w:val="0"/>
          <w:numId w:val="2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Diesel fuel injection systems are more expensive than a gasoline fuel system</w:t>
      </w:r>
    </w:p>
    <w:p w14:paraId="0F61D873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Engine Systems</w:t>
      </w:r>
    </w:p>
    <w:p w14:paraId="37B965AE" w14:textId="000B8354" w:rsidR="003F0B08" w:rsidRPr="00C44917" w:rsidRDefault="003F0B08">
      <w:pPr>
        <w:pStyle w:val="ListParagraph"/>
        <w:numPr>
          <w:ilvl w:val="0"/>
          <w:numId w:val="24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Required systems for engine operation</w:t>
      </w:r>
    </w:p>
    <w:p w14:paraId="5E7E9D00" w14:textId="7AD4B907" w:rsidR="003F0B08" w:rsidRPr="003F0B08" w:rsidRDefault="00BE5EF3">
      <w:pPr>
        <w:numPr>
          <w:ilvl w:val="1"/>
          <w:numId w:val="6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3A59EC35" w14:textId="77777777" w:rsidR="003F0B08" w:rsidRPr="003F0B08" w:rsidRDefault="003F0B08">
      <w:pPr>
        <w:numPr>
          <w:ilvl w:val="1"/>
          <w:numId w:val="6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Intake/Exhaust</w:t>
      </w:r>
    </w:p>
    <w:p w14:paraId="26C7739D" w14:textId="10CFC652" w:rsidR="003F0B08" w:rsidRPr="003F0B08" w:rsidRDefault="00BE5EF3">
      <w:pPr>
        <w:numPr>
          <w:ilvl w:val="1"/>
          <w:numId w:val="6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4CAB1704" w14:textId="77777777" w:rsidR="003F0B08" w:rsidRPr="003F0B08" w:rsidRDefault="003F0B08">
      <w:pPr>
        <w:numPr>
          <w:ilvl w:val="1"/>
          <w:numId w:val="6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Cooling</w:t>
      </w:r>
    </w:p>
    <w:p w14:paraId="5A9ECB25" w14:textId="3BCE998A" w:rsidR="003F0B08" w:rsidRPr="003F0B08" w:rsidRDefault="00BE5EF3">
      <w:pPr>
        <w:numPr>
          <w:ilvl w:val="1"/>
          <w:numId w:val="6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18E42A5A" w14:textId="77777777" w:rsidR="003F0B08" w:rsidRPr="003F0B08" w:rsidRDefault="003F0B08">
      <w:pPr>
        <w:numPr>
          <w:ilvl w:val="1"/>
          <w:numId w:val="6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Governing</w:t>
      </w:r>
    </w:p>
    <w:p w14:paraId="0439855B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Fuel Systems</w:t>
      </w:r>
    </w:p>
    <w:p w14:paraId="2DBDB28D" w14:textId="6DE74DB7" w:rsidR="003F0B08" w:rsidRPr="00C44917" w:rsidRDefault="003F0B08">
      <w:pPr>
        <w:pStyle w:val="ListParagraph"/>
        <w:numPr>
          <w:ilvl w:val="0"/>
          <w:numId w:val="25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Gasoline</w:t>
      </w:r>
    </w:p>
    <w:p w14:paraId="6177916E" w14:textId="77777777" w:rsidR="003F0B08" w:rsidRPr="003F0B08" w:rsidRDefault="003F0B08">
      <w:pPr>
        <w:numPr>
          <w:ilvl w:val="1"/>
          <w:numId w:val="7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Tank</w:t>
      </w:r>
    </w:p>
    <w:p w14:paraId="43130A5E" w14:textId="13498AFF" w:rsidR="003F0B08" w:rsidRPr="003F0B08" w:rsidRDefault="00BE5EF3">
      <w:pPr>
        <w:numPr>
          <w:ilvl w:val="1"/>
          <w:numId w:val="7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</w:t>
      </w:r>
    </w:p>
    <w:p w14:paraId="4C819715" w14:textId="0BF1B413" w:rsidR="003F0B08" w:rsidRPr="003F0B08" w:rsidRDefault="00BE5EF3">
      <w:pPr>
        <w:numPr>
          <w:ilvl w:val="1"/>
          <w:numId w:val="7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</w:t>
      </w:r>
    </w:p>
    <w:p w14:paraId="228DDFCA" w14:textId="77777777" w:rsidR="003F0B08" w:rsidRPr="003F0B08" w:rsidRDefault="003F0B08">
      <w:pPr>
        <w:numPr>
          <w:ilvl w:val="1"/>
          <w:numId w:val="7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Carburetor/injector</w:t>
      </w:r>
    </w:p>
    <w:p w14:paraId="57AF84A9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31582B24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5AE2E218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258C553A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2C4C3059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0CF7ACEF" w14:textId="77777777" w:rsidR="00BE5EF3" w:rsidRDefault="00BE5EF3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37CF1616" w14:textId="5FC7BF03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lastRenderedPageBreak/>
        <w:t>Fuel Systems</w:t>
      </w:r>
    </w:p>
    <w:p w14:paraId="1E8F0B55" w14:textId="45D5FF37" w:rsidR="003F0B08" w:rsidRPr="00C44917" w:rsidRDefault="003F0B08">
      <w:pPr>
        <w:pStyle w:val="ListParagraph"/>
        <w:numPr>
          <w:ilvl w:val="0"/>
          <w:numId w:val="25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Diesel</w:t>
      </w:r>
    </w:p>
    <w:p w14:paraId="70B27E56" w14:textId="454EBDD0" w:rsidR="003F0B08" w:rsidRPr="003F0B08" w:rsidRDefault="00BE5EF3">
      <w:pPr>
        <w:numPr>
          <w:ilvl w:val="1"/>
          <w:numId w:val="8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0AA5ADDE" w14:textId="77777777" w:rsidR="003F0B08" w:rsidRPr="003F0B08" w:rsidRDefault="003F0B08">
      <w:pPr>
        <w:numPr>
          <w:ilvl w:val="1"/>
          <w:numId w:val="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Transfer Pump</w:t>
      </w:r>
    </w:p>
    <w:p w14:paraId="110BE49C" w14:textId="77777777" w:rsidR="003F0B08" w:rsidRPr="003F0B08" w:rsidRDefault="003F0B08">
      <w:pPr>
        <w:numPr>
          <w:ilvl w:val="1"/>
          <w:numId w:val="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Filters</w:t>
      </w:r>
    </w:p>
    <w:p w14:paraId="104DE8AD" w14:textId="1889E7BA" w:rsidR="003F0B08" w:rsidRPr="003F0B08" w:rsidRDefault="00BE5EF3">
      <w:pPr>
        <w:numPr>
          <w:ilvl w:val="1"/>
          <w:numId w:val="8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17E3EA93" w14:textId="77777777" w:rsidR="003F0B08" w:rsidRPr="003F0B08" w:rsidRDefault="003F0B08">
      <w:pPr>
        <w:numPr>
          <w:ilvl w:val="1"/>
          <w:numId w:val="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Injection Nozzle</w:t>
      </w:r>
    </w:p>
    <w:p w14:paraId="1DAAC5F2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Intake</w:t>
      </w:r>
    </w:p>
    <w:p w14:paraId="3B78A5C3" w14:textId="10D074C7" w:rsidR="003F0B08" w:rsidRPr="00C44917" w:rsidRDefault="001215B7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_______________________</w:t>
      </w:r>
    </w:p>
    <w:p w14:paraId="1E7C034E" w14:textId="49ACE0F5" w:rsidR="003F0B08" w:rsidRPr="00C44917" w:rsidRDefault="001215B7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_______________________</w:t>
      </w:r>
    </w:p>
    <w:p w14:paraId="16979C88" w14:textId="1B6CDD7C" w:rsidR="003F0B08" w:rsidRPr="00C44917" w:rsidRDefault="001215B7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_______________________</w:t>
      </w:r>
    </w:p>
    <w:p w14:paraId="515CD509" w14:textId="0D659F67" w:rsidR="003F0B08" w:rsidRPr="00C44917" w:rsidRDefault="001215B7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_______________________</w:t>
      </w:r>
    </w:p>
    <w:p w14:paraId="7165ACFB" w14:textId="6D17725A" w:rsidR="003F0B08" w:rsidRPr="00C44917" w:rsidRDefault="001215B7">
      <w:pPr>
        <w:pStyle w:val="ListParagraph"/>
        <w:numPr>
          <w:ilvl w:val="0"/>
          <w:numId w:val="26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_______________________</w:t>
      </w:r>
    </w:p>
    <w:p w14:paraId="64AA1CE8" w14:textId="77777777" w:rsidR="003F0B08" w:rsidRPr="003F0B08" w:rsidRDefault="003F0B08" w:rsidP="001215B7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Exhaust</w:t>
      </w:r>
    </w:p>
    <w:p w14:paraId="6D23D6B5" w14:textId="77777777" w:rsidR="003F0B08" w:rsidRPr="003F0B08" w:rsidRDefault="003F0B08">
      <w:pPr>
        <w:numPr>
          <w:ilvl w:val="0"/>
          <w:numId w:val="27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Exhaust Valve</w:t>
      </w:r>
    </w:p>
    <w:p w14:paraId="12F0C336" w14:textId="77777777" w:rsidR="003F0B08" w:rsidRPr="003F0B08" w:rsidRDefault="003F0B08">
      <w:pPr>
        <w:numPr>
          <w:ilvl w:val="0"/>
          <w:numId w:val="27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Exhaust Manifold</w:t>
      </w:r>
    </w:p>
    <w:p w14:paraId="397D9FFF" w14:textId="0498A9E4" w:rsidR="003F0B08" w:rsidRPr="003F0B08" w:rsidRDefault="001215B7">
      <w:pPr>
        <w:numPr>
          <w:ilvl w:val="0"/>
          <w:numId w:val="27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</w:t>
      </w:r>
    </w:p>
    <w:p w14:paraId="236FC804" w14:textId="77777777" w:rsidR="003F0B08" w:rsidRPr="003F0B08" w:rsidRDefault="003F0B08">
      <w:pPr>
        <w:numPr>
          <w:ilvl w:val="0"/>
          <w:numId w:val="27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Turbo Charger (if used)</w:t>
      </w:r>
    </w:p>
    <w:p w14:paraId="1258F4C8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Lubrication System</w:t>
      </w:r>
    </w:p>
    <w:p w14:paraId="79B36063" w14:textId="1C911493" w:rsidR="003F0B08" w:rsidRPr="003F0B08" w:rsidRDefault="003F0B08">
      <w:pPr>
        <w:numPr>
          <w:ilvl w:val="0"/>
          <w:numId w:val="2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Reduces friction, dissipates engine</w:t>
      </w:r>
      <w:r w:rsidR="001215B7">
        <w:rPr>
          <w:rFonts w:asciiTheme="majorHAnsi" w:hAnsiTheme="majorHAnsi" w:cstheme="majorHAnsi"/>
          <w:sz w:val="28"/>
          <w:szCs w:val="28"/>
        </w:rPr>
        <w:t xml:space="preserve"> ___________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and helps clean parts</w:t>
      </w:r>
    </w:p>
    <w:p w14:paraId="7185BDF5" w14:textId="77777777" w:rsidR="003F0B08" w:rsidRPr="003F0B08" w:rsidRDefault="003F0B08">
      <w:pPr>
        <w:numPr>
          <w:ilvl w:val="0"/>
          <w:numId w:val="2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Reservoir</w:t>
      </w:r>
    </w:p>
    <w:p w14:paraId="32D553EB" w14:textId="0E5A9C83" w:rsidR="003F0B08" w:rsidRPr="003F0B08" w:rsidRDefault="001215B7">
      <w:pPr>
        <w:numPr>
          <w:ilvl w:val="0"/>
          <w:numId w:val="28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</w:t>
      </w:r>
    </w:p>
    <w:p w14:paraId="3D013836" w14:textId="36E2A5A6" w:rsidR="003F0B08" w:rsidRPr="003F0B08" w:rsidRDefault="00C44917">
      <w:pPr>
        <w:numPr>
          <w:ilvl w:val="0"/>
          <w:numId w:val="28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</w:t>
      </w:r>
      <w:r w:rsidR="001215B7">
        <w:rPr>
          <w:rFonts w:asciiTheme="majorHAnsi" w:hAnsiTheme="majorHAnsi" w:cstheme="majorHAnsi"/>
          <w:sz w:val="28"/>
          <w:szCs w:val="28"/>
        </w:rPr>
        <w:t>_______________</w:t>
      </w:r>
    </w:p>
    <w:p w14:paraId="72D64149" w14:textId="728C45B7" w:rsidR="003F0B08" w:rsidRPr="003F0B08" w:rsidRDefault="00C44917">
      <w:pPr>
        <w:numPr>
          <w:ilvl w:val="0"/>
          <w:numId w:val="28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</w:t>
      </w:r>
      <w:r w:rsidR="003F0B08" w:rsidRPr="003F0B08">
        <w:rPr>
          <w:rFonts w:asciiTheme="majorHAnsi" w:hAnsiTheme="majorHAnsi" w:cstheme="majorHAnsi"/>
          <w:sz w:val="28"/>
          <w:szCs w:val="28"/>
        </w:rPr>
        <w:t>Regulating Valve</w:t>
      </w:r>
    </w:p>
    <w:p w14:paraId="7495A56F" w14:textId="72D4E2AB" w:rsidR="001215B7" w:rsidRDefault="001215B7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6C08BDB1" w14:textId="77777777" w:rsidR="00C44917" w:rsidRDefault="00C44917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06269FA8" w14:textId="77777777" w:rsidR="001215B7" w:rsidRDefault="001215B7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20938D46" w14:textId="6814EF20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lastRenderedPageBreak/>
        <w:t>Cooling System</w:t>
      </w:r>
    </w:p>
    <w:p w14:paraId="579F84BB" w14:textId="3E49ED42" w:rsidR="003F0B08" w:rsidRPr="003F0B08" w:rsidRDefault="003F0B08">
      <w:pPr>
        <w:numPr>
          <w:ilvl w:val="0"/>
          <w:numId w:val="2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Prevents overheating of engine and regulates </w:t>
      </w:r>
      <w:r w:rsidR="00D61C7F" w:rsidRPr="00BE5EF3">
        <w:rPr>
          <w:rFonts w:asciiTheme="majorHAnsi" w:hAnsiTheme="majorHAnsi" w:cstheme="majorHAnsi"/>
          <w:sz w:val="28"/>
          <w:szCs w:val="28"/>
        </w:rPr>
        <w:t>its</w:t>
      </w:r>
      <w:r w:rsidRPr="003F0B08">
        <w:rPr>
          <w:rFonts w:asciiTheme="majorHAnsi" w:hAnsiTheme="majorHAnsi" w:cstheme="majorHAnsi"/>
          <w:sz w:val="28"/>
          <w:szCs w:val="28"/>
        </w:rPr>
        <w:t xml:space="preserve"> temperature</w:t>
      </w:r>
    </w:p>
    <w:p w14:paraId="1DB3CCA8" w14:textId="77777777" w:rsidR="003F0B08" w:rsidRPr="003F0B08" w:rsidRDefault="003F0B08">
      <w:pPr>
        <w:numPr>
          <w:ilvl w:val="0"/>
          <w:numId w:val="2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50/50 mix of coolant/water</w:t>
      </w:r>
    </w:p>
    <w:p w14:paraId="15BF10E4" w14:textId="423911C9" w:rsidR="003F0B08" w:rsidRPr="003F0B08" w:rsidRDefault="00C44917">
      <w:pPr>
        <w:numPr>
          <w:ilvl w:val="0"/>
          <w:numId w:val="29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</w:t>
      </w:r>
      <w:r w:rsidR="001215B7">
        <w:rPr>
          <w:rFonts w:asciiTheme="majorHAnsi" w:hAnsiTheme="majorHAnsi" w:cstheme="majorHAnsi"/>
          <w:sz w:val="28"/>
          <w:szCs w:val="28"/>
        </w:rPr>
        <w:t>______________________</w:t>
      </w:r>
    </w:p>
    <w:p w14:paraId="5DF7B5B8" w14:textId="05A40960" w:rsidR="003F0B08" w:rsidRPr="003F0B08" w:rsidRDefault="00C44917">
      <w:pPr>
        <w:numPr>
          <w:ilvl w:val="0"/>
          <w:numId w:val="29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</w:t>
      </w:r>
      <w:r w:rsidR="003F0B08" w:rsidRPr="003F0B08">
        <w:rPr>
          <w:rFonts w:asciiTheme="majorHAnsi" w:hAnsiTheme="majorHAnsi" w:cstheme="majorHAnsi"/>
          <w:sz w:val="28"/>
          <w:szCs w:val="28"/>
        </w:rPr>
        <w:t>Pressure cap</w:t>
      </w:r>
    </w:p>
    <w:p w14:paraId="03034B35" w14:textId="03DB9188" w:rsidR="003F0B08" w:rsidRPr="003F0B08" w:rsidRDefault="00C44917">
      <w:pPr>
        <w:numPr>
          <w:ilvl w:val="0"/>
          <w:numId w:val="29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</w:t>
      </w:r>
      <w:r w:rsidR="001215B7">
        <w:rPr>
          <w:rFonts w:asciiTheme="majorHAnsi" w:hAnsiTheme="majorHAnsi" w:cstheme="majorHAnsi"/>
          <w:sz w:val="28"/>
          <w:szCs w:val="28"/>
        </w:rPr>
        <w:t>______________________</w:t>
      </w:r>
    </w:p>
    <w:p w14:paraId="3068F14B" w14:textId="116F9A21" w:rsidR="003F0B08" w:rsidRPr="003F0B08" w:rsidRDefault="00C44917">
      <w:pPr>
        <w:numPr>
          <w:ilvl w:val="0"/>
          <w:numId w:val="29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</w:t>
      </w:r>
      <w:r w:rsidR="003F0B08" w:rsidRPr="003F0B08">
        <w:rPr>
          <w:rFonts w:asciiTheme="majorHAnsi" w:hAnsiTheme="majorHAnsi" w:cstheme="majorHAnsi"/>
          <w:sz w:val="28"/>
          <w:szCs w:val="28"/>
        </w:rPr>
        <w:t>Pump</w:t>
      </w:r>
    </w:p>
    <w:p w14:paraId="44FD9733" w14:textId="234BEB4E" w:rsidR="003F0B08" w:rsidRPr="003F0B08" w:rsidRDefault="001215B7">
      <w:pPr>
        <w:numPr>
          <w:ilvl w:val="0"/>
          <w:numId w:val="29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</w:t>
      </w:r>
    </w:p>
    <w:p w14:paraId="4F9E5EE9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Electrical System</w:t>
      </w:r>
    </w:p>
    <w:p w14:paraId="09ABF341" w14:textId="77777777" w:rsidR="003F0B08" w:rsidRPr="003F0B08" w:rsidRDefault="003F0B08">
      <w:pPr>
        <w:numPr>
          <w:ilvl w:val="0"/>
          <w:numId w:val="30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3 Circuits</w:t>
      </w:r>
    </w:p>
    <w:p w14:paraId="249FB997" w14:textId="77777777" w:rsidR="003F0B08" w:rsidRPr="003F0B08" w:rsidRDefault="003F0B08">
      <w:pPr>
        <w:numPr>
          <w:ilvl w:val="1"/>
          <w:numId w:val="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Charging</w:t>
      </w:r>
    </w:p>
    <w:p w14:paraId="1E9F9971" w14:textId="2E2979DA" w:rsidR="003F0B08" w:rsidRPr="003F0B08" w:rsidRDefault="003F0B08">
      <w:pPr>
        <w:numPr>
          <w:ilvl w:val="2"/>
          <w:numId w:val="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Battery, </w:t>
      </w:r>
      <w:r w:rsidR="001215B7">
        <w:rPr>
          <w:rFonts w:asciiTheme="majorHAnsi" w:hAnsiTheme="majorHAnsi" w:cstheme="majorHAnsi"/>
          <w:sz w:val="28"/>
          <w:szCs w:val="28"/>
        </w:rPr>
        <w:t>__________________</w:t>
      </w:r>
      <w:r w:rsidRPr="003F0B08">
        <w:rPr>
          <w:rFonts w:asciiTheme="majorHAnsi" w:hAnsiTheme="majorHAnsi" w:cstheme="majorHAnsi"/>
          <w:sz w:val="28"/>
          <w:szCs w:val="28"/>
        </w:rPr>
        <w:t>, Alternator</w:t>
      </w:r>
    </w:p>
    <w:p w14:paraId="6BCE57BE" w14:textId="77777777" w:rsidR="003F0B08" w:rsidRPr="003F0B08" w:rsidRDefault="003F0B08">
      <w:pPr>
        <w:numPr>
          <w:ilvl w:val="1"/>
          <w:numId w:val="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Starting</w:t>
      </w:r>
    </w:p>
    <w:p w14:paraId="6609101A" w14:textId="77777777" w:rsidR="003F0B08" w:rsidRPr="003F0B08" w:rsidRDefault="003F0B08">
      <w:pPr>
        <w:numPr>
          <w:ilvl w:val="2"/>
          <w:numId w:val="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Switch</w:t>
      </w:r>
    </w:p>
    <w:p w14:paraId="04BBADDC" w14:textId="6FB10BAD" w:rsidR="003F0B08" w:rsidRPr="003F0B08" w:rsidRDefault="001215B7">
      <w:pPr>
        <w:numPr>
          <w:ilvl w:val="2"/>
          <w:numId w:val="9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2F09806E" w14:textId="77777777" w:rsidR="003F0B08" w:rsidRPr="003F0B08" w:rsidRDefault="003F0B08">
      <w:pPr>
        <w:numPr>
          <w:ilvl w:val="1"/>
          <w:numId w:val="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Ignition</w:t>
      </w:r>
    </w:p>
    <w:p w14:paraId="1A90B595" w14:textId="328FA603" w:rsidR="003F0B08" w:rsidRPr="003F0B08" w:rsidRDefault="001215B7">
      <w:pPr>
        <w:numPr>
          <w:ilvl w:val="2"/>
          <w:numId w:val="9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3C92E2C1" w14:textId="77777777" w:rsidR="003F0B08" w:rsidRPr="003F0B08" w:rsidRDefault="003F0B08">
      <w:pPr>
        <w:numPr>
          <w:ilvl w:val="2"/>
          <w:numId w:val="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Depends if diesel or gas</w:t>
      </w:r>
    </w:p>
    <w:p w14:paraId="6A11E6D8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Governing System</w:t>
      </w:r>
    </w:p>
    <w:p w14:paraId="4BD1D96A" w14:textId="77777777" w:rsidR="003F0B08" w:rsidRPr="003F0B08" w:rsidRDefault="003F0B08">
      <w:pPr>
        <w:numPr>
          <w:ilvl w:val="0"/>
          <w:numId w:val="3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Keeps engine speed at constant level</w:t>
      </w:r>
    </w:p>
    <w:p w14:paraId="4C8E9564" w14:textId="1B3CD3C3" w:rsidR="003F0B08" w:rsidRPr="003F0B08" w:rsidRDefault="00C44917">
      <w:pPr>
        <w:numPr>
          <w:ilvl w:val="0"/>
          <w:numId w:val="3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 </w:t>
      </w:r>
      <w:r w:rsidR="003F0B08" w:rsidRPr="003F0B08">
        <w:rPr>
          <w:rFonts w:asciiTheme="majorHAnsi" w:hAnsiTheme="majorHAnsi" w:cstheme="majorHAnsi"/>
          <w:sz w:val="28"/>
          <w:szCs w:val="28"/>
        </w:rPr>
        <w:t>Prevents engine over speeding</w:t>
      </w:r>
    </w:p>
    <w:p w14:paraId="15060E06" w14:textId="77777777" w:rsidR="003F0B08" w:rsidRPr="003F0B08" w:rsidRDefault="003F0B08">
      <w:pPr>
        <w:numPr>
          <w:ilvl w:val="0"/>
          <w:numId w:val="3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Get engine to match load at all times</w:t>
      </w:r>
    </w:p>
    <w:p w14:paraId="2454B6DA" w14:textId="77777777" w:rsidR="003F0B08" w:rsidRPr="003F0B08" w:rsidRDefault="003F0B08">
      <w:pPr>
        <w:numPr>
          <w:ilvl w:val="0"/>
          <w:numId w:val="3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Types</w:t>
      </w:r>
    </w:p>
    <w:p w14:paraId="60F78549" w14:textId="1421DF64" w:rsidR="003F0B08" w:rsidRPr="003F0B08" w:rsidRDefault="001215B7">
      <w:pPr>
        <w:numPr>
          <w:ilvl w:val="1"/>
          <w:numId w:val="10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12C13549" w14:textId="0EA2909A" w:rsidR="003F0B08" w:rsidRPr="003F0B08" w:rsidRDefault="001215B7">
      <w:pPr>
        <w:numPr>
          <w:ilvl w:val="1"/>
          <w:numId w:val="10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1925FD5A" w14:textId="19ECA842" w:rsidR="003F0B08" w:rsidRPr="003F0B08" w:rsidRDefault="001215B7">
      <w:pPr>
        <w:numPr>
          <w:ilvl w:val="1"/>
          <w:numId w:val="10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</w:t>
      </w:r>
    </w:p>
    <w:p w14:paraId="61751247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lastRenderedPageBreak/>
        <w:t>Power Trains</w:t>
      </w:r>
    </w:p>
    <w:p w14:paraId="634B0A8D" w14:textId="167DBCC4" w:rsidR="003F0B08" w:rsidRPr="007F5C3B" w:rsidRDefault="003F0B08">
      <w:pPr>
        <w:pStyle w:val="ListParagraph"/>
        <w:numPr>
          <w:ilvl w:val="0"/>
          <w:numId w:val="32"/>
        </w:numPr>
        <w:rPr>
          <w:rFonts w:asciiTheme="majorHAnsi" w:hAnsiTheme="majorHAnsi" w:cstheme="majorHAnsi"/>
          <w:sz w:val="28"/>
          <w:szCs w:val="28"/>
        </w:rPr>
      </w:pPr>
      <w:r w:rsidRPr="007F5C3B">
        <w:rPr>
          <w:rFonts w:asciiTheme="majorHAnsi" w:hAnsiTheme="majorHAnsi" w:cstheme="majorHAnsi"/>
          <w:sz w:val="28"/>
          <w:szCs w:val="28"/>
        </w:rPr>
        <w:t>Essentially the transmission that transmits power from engine to the wheels &amp; pto</w:t>
      </w:r>
    </w:p>
    <w:p w14:paraId="50E0BE7B" w14:textId="757C927C" w:rsidR="003F0B08" w:rsidRPr="007F5C3B" w:rsidRDefault="00C44917">
      <w:pPr>
        <w:pStyle w:val="ListParagraph"/>
        <w:numPr>
          <w:ilvl w:val="0"/>
          <w:numId w:val="32"/>
        </w:numPr>
        <w:rPr>
          <w:rFonts w:asciiTheme="majorHAnsi" w:hAnsiTheme="majorHAnsi" w:cstheme="majorHAnsi"/>
          <w:sz w:val="28"/>
          <w:szCs w:val="28"/>
        </w:rPr>
      </w:pPr>
      <w:r w:rsidRPr="007F5C3B">
        <w:rPr>
          <w:rFonts w:asciiTheme="majorHAnsi" w:hAnsiTheme="majorHAnsi" w:cstheme="majorHAnsi"/>
          <w:sz w:val="28"/>
          <w:szCs w:val="28"/>
        </w:rPr>
        <w:t xml:space="preserve"> </w:t>
      </w:r>
      <w:r w:rsidR="003F0B08" w:rsidRPr="007F5C3B">
        <w:rPr>
          <w:rFonts w:asciiTheme="majorHAnsi" w:hAnsiTheme="majorHAnsi" w:cstheme="majorHAnsi"/>
          <w:sz w:val="28"/>
          <w:szCs w:val="28"/>
        </w:rPr>
        <w:t>4 jobs of Power Train</w:t>
      </w:r>
    </w:p>
    <w:p w14:paraId="58F846CE" w14:textId="339BA8EC" w:rsidR="003F0B08" w:rsidRPr="003F0B08" w:rsidRDefault="001215B7">
      <w:pPr>
        <w:numPr>
          <w:ilvl w:val="1"/>
          <w:numId w:val="11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</w:t>
      </w:r>
      <w:r w:rsidR="003F0B08" w:rsidRPr="003F0B08">
        <w:rPr>
          <w:rFonts w:asciiTheme="majorHAnsi" w:hAnsiTheme="majorHAnsi" w:cstheme="majorHAnsi"/>
          <w:sz w:val="28"/>
          <w:szCs w:val="28"/>
        </w:rPr>
        <w:t xml:space="preserve"> and disconnects power</w:t>
      </w:r>
    </w:p>
    <w:p w14:paraId="47C129AC" w14:textId="77777777" w:rsidR="003F0B08" w:rsidRPr="003F0B08" w:rsidRDefault="003F0B08">
      <w:pPr>
        <w:numPr>
          <w:ilvl w:val="1"/>
          <w:numId w:val="1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Selects speed</w:t>
      </w:r>
    </w:p>
    <w:p w14:paraId="58688758" w14:textId="7D2BEDC4" w:rsidR="003F0B08" w:rsidRPr="003F0B08" w:rsidRDefault="003F0B08">
      <w:pPr>
        <w:numPr>
          <w:ilvl w:val="1"/>
          <w:numId w:val="1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Provides a means to </w:t>
      </w:r>
      <w:r w:rsidR="001215B7">
        <w:rPr>
          <w:rFonts w:asciiTheme="majorHAnsi" w:hAnsiTheme="majorHAnsi" w:cstheme="majorHAnsi"/>
          <w:sz w:val="28"/>
          <w:szCs w:val="28"/>
        </w:rPr>
        <w:t>___________</w:t>
      </w:r>
    </w:p>
    <w:p w14:paraId="3D1D2F55" w14:textId="1306849D" w:rsidR="003F0B08" w:rsidRPr="003F0B08" w:rsidRDefault="003F0B08">
      <w:pPr>
        <w:numPr>
          <w:ilvl w:val="1"/>
          <w:numId w:val="11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Equalizes</w:t>
      </w:r>
      <w:r w:rsidR="001215B7">
        <w:rPr>
          <w:rFonts w:asciiTheme="majorHAnsi" w:hAnsiTheme="majorHAnsi" w:cstheme="majorHAnsi"/>
          <w:sz w:val="28"/>
          <w:szCs w:val="28"/>
        </w:rPr>
        <w:t>______________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to the drive wheels for turning</w:t>
      </w:r>
    </w:p>
    <w:p w14:paraId="23ADAD17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Mechanical-Drive</w:t>
      </w:r>
    </w:p>
    <w:p w14:paraId="58D623B2" w14:textId="77777777" w:rsidR="003F0B08" w:rsidRPr="003F0B08" w:rsidRDefault="003F0B08">
      <w:pPr>
        <w:numPr>
          <w:ilvl w:val="0"/>
          <w:numId w:val="3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5 Basic Components</w:t>
      </w:r>
    </w:p>
    <w:p w14:paraId="2A24436D" w14:textId="78B08E47" w:rsidR="003F0B08" w:rsidRPr="003F0B08" w:rsidRDefault="001215B7">
      <w:pPr>
        <w:numPr>
          <w:ilvl w:val="1"/>
          <w:numId w:val="1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</w:t>
      </w:r>
    </w:p>
    <w:p w14:paraId="4C3B6551" w14:textId="6F99EB29" w:rsidR="003F0B08" w:rsidRPr="003F0B08" w:rsidRDefault="001215B7">
      <w:pPr>
        <w:numPr>
          <w:ilvl w:val="1"/>
          <w:numId w:val="1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</w:t>
      </w:r>
    </w:p>
    <w:p w14:paraId="1DAAC186" w14:textId="535D7584" w:rsidR="003F0B08" w:rsidRPr="003F0B08" w:rsidRDefault="001215B7">
      <w:pPr>
        <w:numPr>
          <w:ilvl w:val="1"/>
          <w:numId w:val="1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</w:t>
      </w:r>
    </w:p>
    <w:p w14:paraId="3ACEF724" w14:textId="5EFF674E" w:rsidR="003F0B08" w:rsidRPr="003F0B08" w:rsidRDefault="001215B7">
      <w:pPr>
        <w:numPr>
          <w:ilvl w:val="1"/>
          <w:numId w:val="1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</w:t>
      </w:r>
    </w:p>
    <w:p w14:paraId="30EBE22B" w14:textId="0DD24D80" w:rsidR="003F0B08" w:rsidRPr="003F0B08" w:rsidRDefault="001215B7">
      <w:pPr>
        <w:numPr>
          <w:ilvl w:val="1"/>
          <w:numId w:val="12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</w:t>
      </w:r>
    </w:p>
    <w:p w14:paraId="6450470A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Clutch</w:t>
      </w:r>
    </w:p>
    <w:p w14:paraId="76C2260B" w14:textId="5EB54280" w:rsidR="003F0B08" w:rsidRPr="00C44917" w:rsidRDefault="003F0B08">
      <w:pPr>
        <w:pStyle w:val="ListParagraph"/>
        <w:numPr>
          <w:ilvl w:val="0"/>
          <w:numId w:val="34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>3 Types</w:t>
      </w:r>
    </w:p>
    <w:p w14:paraId="113A64EB" w14:textId="77777777" w:rsidR="003F0B08" w:rsidRPr="003F0B08" w:rsidRDefault="003F0B08">
      <w:pPr>
        <w:numPr>
          <w:ilvl w:val="1"/>
          <w:numId w:val="1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Disk (mechanical or hydraulic) </w:t>
      </w:r>
    </w:p>
    <w:p w14:paraId="083E34A9" w14:textId="54A84618" w:rsidR="003F0B08" w:rsidRPr="003F0B08" w:rsidRDefault="001215B7">
      <w:pPr>
        <w:numPr>
          <w:ilvl w:val="1"/>
          <w:numId w:val="13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_______________________</w:t>
      </w:r>
    </w:p>
    <w:p w14:paraId="5576EE17" w14:textId="77777777" w:rsidR="003F0B08" w:rsidRPr="003F0B08" w:rsidRDefault="003F0B08">
      <w:pPr>
        <w:numPr>
          <w:ilvl w:val="1"/>
          <w:numId w:val="13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Cone</w:t>
      </w:r>
    </w:p>
    <w:p w14:paraId="4E98D91F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D/C Electricity</w:t>
      </w:r>
    </w:p>
    <w:p w14:paraId="58CE6243" w14:textId="5F1A2C6F" w:rsidR="003F0B08" w:rsidRPr="00C44917" w:rsidRDefault="003F0B08">
      <w:pPr>
        <w:pStyle w:val="ListParagraph"/>
        <w:numPr>
          <w:ilvl w:val="0"/>
          <w:numId w:val="35"/>
        </w:numPr>
        <w:rPr>
          <w:rFonts w:asciiTheme="majorHAnsi" w:hAnsiTheme="majorHAnsi" w:cstheme="majorHAnsi"/>
          <w:sz w:val="28"/>
          <w:szCs w:val="28"/>
        </w:rPr>
      </w:pPr>
      <w:r w:rsidRPr="00C44917">
        <w:rPr>
          <w:rFonts w:asciiTheme="majorHAnsi" w:hAnsiTheme="majorHAnsi" w:cstheme="majorHAnsi"/>
          <w:sz w:val="28"/>
          <w:szCs w:val="28"/>
        </w:rPr>
        <w:t xml:space="preserve">D/C (Direct Current) is the most common polarity of electricity in agriculture machines.  </w:t>
      </w:r>
    </w:p>
    <w:p w14:paraId="009C82AE" w14:textId="3C9A9589" w:rsidR="003F0B08" w:rsidRPr="00C44917" w:rsidRDefault="00C44917">
      <w:pPr>
        <w:pStyle w:val="ListParagraph"/>
        <w:numPr>
          <w:ilvl w:val="0"/>
          <w:numId w:val="35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 xml:space="preserve">     </w:t>
      </w:r>
      <w:r w:rsidR="003F0B08" w:rsidRPr="00C44917">
        <w:rPr>
          <w:rFonts w:asciiTheme="majorHAnsi" w:hAnsiTheme="majorHAnsi" w:cstheme="majorHAnsi"/>
          <w:sz w:val="28"/>
          <w:szCs w:val="28"/>
        </w:rPr>
        <w:t xml:space="preserve">Charging, starting, ignition systems and computer modules all require DC electricity. </w:t>
      </w:r>
    </w:p>
    <w:p w14:paraId="0F4DF4A0" w14:textId="2C0B1BA8" w:rsidR="003F0B08" w:rsidRPr="007F5C3B" w:rsidRDefault="00C44917">
      <w:pPr>
        <w:pStyle w:val="ListParagraph"/>
        <w:numPr>
          <w:ilvl w:val="0"/>
          <w:numId w:val="35"/>
        </w:numPr>
        <w:rPr>
          <w:rFonts w:asciiTheme="majorHAnsi" w:hAnsiTheme="majorHAnsi" w:cstheme="majorHAnsi"/>
          <w:sz w:val="28"/>
          <w:szCs w:val="28"/>
        </w:rPr>
      </w:pPr>
      <w:r w:rsidRPr="007F5C3B">
        <w:rPr>
          <w:rFonts w:asciiTheme="majorHAnsi" w:hAnsiTheme="majorHAnsi" w:cstheme="majorHAnsi"/>
          <w:sz w:val="28"/>
          <w:szCs w:val="28"/>
        </w:rPr>
        <w:t xml:space="preserve"> </w:t>
      </w:r>
      <w:r w:rsidR="003F0B08" w:rsidRPr="007F5C3B">
        <w:rPr>
          <w:rFonts w:asciiTheme="majorHAnsi" w:hAnsiTheme="majorHAnsi" w:cstheme="majorHAnsi"/>
          <w:sz w:val="28"/>
          <w:szCs w:val="28"/>
        </w:rPr>
        <w:t>In new equipment, electricity is used throughout the entire machine.</w:t>
      </w:r>
    </w:p>
    <w:p w14:paraId="75D19EC0" w14:textId="656ACF64" w:rsidR="001215B7" w:rsidRDefault="001215B7" w:rsidP="001215B7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4DA313CE" w14:textId="77777777" w:rsidR="007F5C3B" w:rsidRDefault="007F5C3B" w:rsidP="001215B7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</w:p>
    <w:p w14:paraId="3CAE666F" w14:textId="1449FF3E" w:rsidR="003F0B08" w:rsidRPr="003F0B08" w:rsidRDefault="003F0B08" w:rsidP="001215B7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lastRenderedPageBreak/>
        <w:t>Electricity</w:t>
      </w:r>
    </w:p>
    <w:p w14:paraId="099C7A2B" w14:textId="77777777" w:rsidR="003F0B08" w:rsidRPr="003F0B08" w:rsidRDefault="003F0B08">
      <w:pPr>
        <w:numPr>
          <w:ilvl w:val="0"/>
          <w:numId w:val="14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Electricity</w:t>
      </w:r>
    </w:p>
    <w:p w14:paraId="53078A81" w14:textId="14197532" w:rsidR="003F0B08" w:rsidRPr="003F0B08" w:rsidRDefault="003F0B08">
      <w:pPr>
        <w:numPr>
          <w:ilvl w:val="1"/>
          <w:numId w:val="14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Movement of</w:t>
      </w:r>
      <w:r w:rsidR="001215B7">
        <w:rPr>
          <w:rFonts w:asciiTheme="majorHAnsi" w:hAnsiTheme="majorHAnsi" w:cstheme="majorHAnsi"/>
          <w:sz w:val="28"/>
          <w:szCs w:val="28"/>
        </w:rPr>
        <w:t xml:space="preserve"> _________</w:t>
      </w:r>
      <w:r w:rsidRPr="003F0B08">
        <w:rPr>
          <w:rFonts w:asciiTheme="majorHAnsi" w:hAnsiTheme="majorHAnsi" w:cstheme="majorHAnsi"/>
          <w:sz w:val="28"/>
          <w:szCs w:val="28"/>
        </w:rPr>
        <w:t xml:space="preserve"> electrons in a conductor</w:t>
      </w:r>
    </w:p>
    <w:p w14:paraId="63594A42" w14:textId="77777777" w:rsidR="003F0B08" w:rsidRPr="003F0B08" w:rsidRDefault="003F0B08">
      <w:pPr>
        <w:numPr>
          <w:ilvl w:val="1"/>
          <w:numId w:val="14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Initiated by mechanical or chemical means</w:t>
      </w:r>
    </w:p>
    <w:p w14:paraId="7382A62F" w14:textId="77777777" w:rsidR="003F0B08" w:rsidRPr="003F0B08" w:rsidRDefault="003F0B08">
      <w:pPr>
        <w:numPr>
          <w:ilvl w:val="1"/>
          <w:numId w:val="14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Must have a complete circuit</w:t>
      </w:r>
    </w:p>
    <w:p w14:paraId="762E3B9A" w14:textId="77777777" w:rsidR="003F0B08" w:rsidRPr="003F0B08" w:rsidRDefault="003F0B08" w:rsidP="00D61C7F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Terms to know</w:t>
      </w:r>
    </w:p>
    <w:p w14:paraId="66B17DC0" w14:textId="77777777" w:rsidR="003F0B08" w:rsidRPr="003F0B08" w:rsidRDefault="003F0B08">
      <w:pPr>
        <w:numPr>
          <w:ilvl w:val="0"/>
          <w:numId w:val="36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Terms for Measurement</w:t>
      </w:r>
    </w:p>
    <w:p w14:paraId="423223DD" w14:textId="53E05C32" w:rsidR="003F0B08" w:rsidRPr="003F0B08" w:rsidRDefault="001215B7">
      <w:pPr>
        <w:numPr>
          <w:ilvl w:val="1"/>
          <w:numId w:val="15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</w:t>
      </w:r>
    </w:p>
    <w:p w14:paraId="1896AB75" w14:textId="77777777" w:rsidR="003F0B08" w:rsidRPr="003F0B08" w:rsidRDefault="003F0B08">
      <w:pPr>
        <w:numPr>
          <w:ilvl w:val="3"/>
          <w:numId w:val="15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Pressure or push behind the electron flow</w:t>
      </w:r>
    </w:p>
    <w:p w14:paraId="673C56A2" w14:textId="6E416A2F" w:rsidR="003F0B08" w:rsidRPr="003F0B08" w:rsidRDefault="001215B7">
      <w:pPr>
        <w:numPr>
          <w:ilvl w:val="1"/>
          <w:numId w:val="15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</w:t>
      </w:r>
    </w:p>
    <w:p w14:paraId="10D4685C" w14:textId="77777777" w:rsidR="003F0B08" w:rsidRPr="003F0B08" w:rsidRDefault="003F0B08">
      <w:pPr>
        <w:numPr>
          <w:ilvl w:val="3"/>
          <w:numId w:val="15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Amount or volume of these electrons</w:t>
      </w:r>
    </w:p>
    <w:p w14:paraId="3FB44D4A" w14:textId="329943C8" w:rsidR="003F0B08" w:rsidRPr="003F0B08" w:rsidRDefault="001215B7">
      <w:pPr>
        <w:numPr>
          <w:ilvl w:val="1"/>
          <w:numId w:val="15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</w:t>
      </w:r>
    </w:p>
    <w:p w14:paraId="0305EEBF" w14:textId="0D156F66" w:rsidR="003F0B08" w:rsidRPr="003F0B08" w:rsidRDefault="003F0B08">
      <w:pPr>
        <w:numPr>
          <w:ilvl w:val="3"/>
          <w:numId w:val="15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Measure </w:t>
      </w:r>
      <w:r w:rsidR="00BE5EF3" w:rsidRPr="00BE5EF3">
        <w:rPr>
          <w:rFonts w:asciiTheme="majorHAnsi" w:hAnsiTheme="majorHAnsi" w:cstheme="majorHAnsi"/>
          <w:sz w:val="28"/>
          <w:szCs w:val="28"/>
        </w:rPr>
        <w:t>of quantity</w:t>
      </w:r>
      <w:r w:rsidRPr="003F0B08">
        <w:rPr>
          <w:rFonts w:asciiTheme="majorHAnsi" w:hAnsiTheme="majorHAnsi" w:cstheme="majorHAnsi"/>
          <w:sz w:val="28"/>
          <w:szCs w:val="28"/>
        </w:rPr>
        <w:t xml:space="preserve"> of work over time direct ratio to Kw/H.P.</w:t>
      </w:r>
    </w:p>
    <w:p w14:paraId="15A4C738" w14:textId="40E9FC2F" w:rsidR="003F0B08" w:rsidRPr="003F0B08" w:rsidRDefault="001215B7">
      <w:pPr>
        <w:numPr>
          <w:ilvl w:val="1"/>
          <w:numId w:val="15"/>
        </w:num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____________</w:t>
      </w:r>
    </w:p>
    <w:p w14:paraId="6D7B5ACD" w14:textId="7FB289C1" w:rsidR="003F0B08" w:rsidRDefault="003F0B08">
      <w:pPr>
        <w:numPr>
          <w:ilvl w:val="3"/>
          <w:numId w:val="15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 xml:space="preserve"> Ohms</w:t>
      </w:r>
    </w:p>
    <w:p w14:paraId="7F9DD388" w14:textId="7A632943" w:rsidR="007F5C3B" w:rsidRPr="007F5C3B" w:rsidRDefault="007F5C3B" w:rsidP="007F5C3B">
      <w:pPr>
        <w:ind w:left="360" w:firstLine="360"/>
        <w:rPr>
          <w:rFonts w:asciiTheme="majorHAnsi" w:hAnsiTheme="majorHAnsi" w:cstheme="majorHAnsi"/>
          <w:b/>
          <w:bCs/>
          <w:sz w:val="28"/>
          <w:szCs w:val="28"/>
        </w:rPr>
      </w:pPr>
      <w:r>
        <w:rPr>
          <w:rFonts w:asciiTheme="majorHAnsi" w:hAnsiTheme="majorHAnsi" w:cstheme="majorHAnsi"/>
          <w:b/>
          <w:bCs/>
          <w:sz w:val="28"/>
          <w:szCs w:val="28"/>
        </w:rPr>
        <w:t>Multi-Meter Information</w:t>
      </w:r>
    </w:p>
    <w:p w14:paraId="10D092D7" w14:textId="050D44D9" w:rsidR="007F5C3B" w:rsidRPr="007F5C3B" w:rsidRDefault="007F5C3B">
      <w:pPr>
        <w:pStyle w:val="ListParagraph"/>
        <w:numPr>
          <w:ilvl w:val="0"/>
          <w:numId w:val="37"/>
        </w:numPr>
        <w:rPr>
          <w:rFonts w:asciiTheme="majorHAnsi" w:hAnsiTheme="majorHAnsi" w:cstheme="majorHAnsi"/>
          <w:b/>
          <w:bCs/>
          <w:sz w:val="28"/>
          <w:szCs w:val="28"/>
        </w:rPr>
      </w:pPr>
      <w:r w:rsidRPr="007F5C3B">
        <w:rPr>
          <w:rFonts w:eastAsiaTheme="minorEastAsia" w:hAnsi="Calibri"/>
          <w:color w:val="000000" w:themeColor="text1"/>
          <w:kern w:val="24"/>
          <w:sz w:val="28"/>
          <w:szCs w:val="28"/>
        </w:rPr>
        <w:t>Multi-Meters are a tool that can be used to diagnose and Electrical system</w:t>
      </w:r>
    </w:p>
    <w:p w14:paraId="6916F1B3" w14:textId="6DEF0232" w:rsidR="007F5C3B" w:rsidRPr="007F5C3B" w:rsidRDefault="007F5C3B">
      <w:pPr>
        <w:pStyle w:val="ListParagraph"/>
        <w:numPr>
          <w:ilvl w:val="0"/>
          <w:numId w:val="37"/>
        </w:numPr>
        <w:rPr>
          <w:rFonts w:asciiTheme="majorHAnsi" w:hAnsiTheme="majorHAnsi" w:cstheme="majorHAnsi"/>
          <w:sz w:val="28"/>
          <w:szCs w:val="28"/>
        </w:rPr>
      </w:pPr>
      <w:r w:rsidRPr="007F5C3B">
        <w:rPr>
          <w:rFonts w:asciiTheme="majorHAnsi" w:hAnsiTheme="majorHAnsi" w:cstheme="majorHAnsi"/>
          <w:sz w:val="28"/>
          <w:szCs w:val="28"/>
        </w:rPr>
        <w:t>The illustration is a typical multi-meter</w:t>
      </w:r>
    </w:p>
    <w:p w14:paraId="305768CE" w14:textId="77777777" w:rsidR="003F0B08" w:rsidRPr="007F5C3B" w:rsidRDefault="003F0B08" w:rsidP="007F5C3B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7F5C3B">
        <w:rPr>
          <w:rFonts w:asciiTheme="majorHAnsi" w:hAnsiTheme="majorHAnsi" w:cstheme="majorHAnsi"/>
          <w:b/>
          <w:bCs/>
          <w:sz w:val="28"/>
          <w:szCs w:val="28"/>
        </w:rPr>
        <w:t>Series and Parallel Circuits</w:t>
      </w:r>
    </w:p>
    <w:p w14:paraId="245C63E8" w14:textId="77777777" w:rsidR="003F0B08" w:rsidRPr="003F0B08" w:rsidRDefault="003F0B08">
      <w:pPr>
        <w:numPr>
          <w:ilvl w:val="0"/>
          <w:numId w:val="3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In series circuits, current can only take one path.</w:t>
      </w:r>
    </w:p>
    <w:p w14:paraId="0771702F" w14:textId="77777777" w:rsidR="003F0B08" w:rsidRPr="003F0B08" w:rsidRDefault="003F0B08">
      <w:pPr>
        <w:numPr>
          <w:ilvl w:val="0"/>
          <w:numId w:val="38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The amount of current is the same at all points in a series circuit.</w:t>
      </w:r>
    </w:p>
    <w:p w14:paraId="3EAFC518" w14:textId="77777777" w:rsidR="003F0B08" w:rsidRPr="003F0B08" w:rsidRDefault="003F0B08" w:rsidP="00BE5EF3">
      <w:pPr>
        <w:ind w:left="720"/>
        <w:rPr>
          <w:rFonts w:asciiTheme="majorHAnsi" w:hAnsiTheme="majorHAnsi" w:cstheme="majorHAnsi"/>
          <w:b/>
          <w:bCs/>
          <w:sz w:val="28"/>
          <w:szCs w:val="28"/>
        </w:rPr>
      </w:pPr>
      <w:r w:rsidRPr="003F0B08">
        <w:rPr>
          <w:rFonts w:asciiTheme="majorHAnsi" w:hAnsiTheme="majorHAnsi" w:cstheme="majorHAnsi"/>
          <w:b/>
          <w:bCs/>
          <w:sz w:val="28"/>
          <w:szCs w:val="28"/>
        </w:rPr>
        <w:t>Conclusion</w:t>
      </w:r>
    </w:p>
    <w:p w14:paraId="7828EDD3" w14:textId="77777777" w:rsidR="003F0B08" w:rsidRPr="003F0B08" w:rsidRDefault="003F0B08">
      <w:pPr>
        <w:numPr>
          <w:ilvl w:val="0"/>
          <w:numId w:val="3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Tractors have multiple systems that produce power or energy</w:t>
      </w:r>
    </w:p>
    <w:p w14:paraId="5538BC20" w14:textId="77777777" w:rsidR="003F0B08" w:rsidRPr="003F0B08" w:rsidRDefault="003F0B08">
      <w:pPr>
        <w:numPr>
          <w:ilvl w:val="0"/>
          <w:numId w:val="3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Each system is integral to the agriculture machinery industry</w:t>
      </w:r>
    </w:p>
    <w:p w14:paraId="7C95F6DB" w14:textId="77777777" w:rsidR="003F0B08" w:rsidRPr="003F0B08" w:rsidRDefault="003F0B08">
      <w:pPr>
        <w:numPr>
          <w:ilvl w:val="0"/>
          <w:numId w:val="39"/>
        </w:numPr>
        <w:rPr>
          <w:rFonts w:asciiTheme="majorHAnsi" w:hAnsiTheme="majorHAnsi" w:cstheme="majorHAnsi"/>
          <w:sz w:val="28"/>
          <w:szCs w:val="28"/>
        </w:rPr>
      </w:pPr>
      <w:r w:rsidRPr="003F0B08">
        <w:rPr>
          <w:rFonts w:asciiTheme="majorHAnsi" w:hAnsiTheme="majorHAnsi" w:cstheme="majorHAnsi"/>
          <w:sz w:val="28"/>
          <w:szCs w:val="28"/>
        </w:rPr>
        <w:t>Hydraulics are continued on unit 05.1</w:t>
      </w:r>
    </w:p>
    <w:p w14:paraId="68EFE9A1" w14:textId="77777777" w:rsidR="00C26FB4" w:rsidRPr="00BE5EF3" w:rsidRDefault="00C26FB4" w:rsidP="00C26FB4">
      <w:pPr>
        <w:rPr>
          <w:rFonts w:asciiTheme="majorHAnsi" w:hAnsiTheme="majorHAnsi" w:cstheme="majorHAnsi"/>
          <w:sz w:val="28"/>
          <w:szCs w:val="28"/>
        </w:rPr>
      </w:pPr>
    </w:p>
    <w:sectPr w:rsidR="00C26FB4" w:rsidRPr="00BE5EF3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E81AA" w14:textId="77777777" w:rsidR="005D1BDF" w:rsidRDefault="005D1BDF" w:rsidP="00CD71D0">
      <w:pPr>
        <w:spacing w:after="0" w:line="240" w:lineRule="auto"/>
      </w:pPr>
      <w:r>
        <w:separator/>
      </w:r>
    </w:p>
  </w:endnote>
  <w:endnote w:type="continuationSeparator" w:id="0">
    <w:p w14:paraId="0AADD419" w14:textId="77777777" w:rsidR="005D1BDF" w:rsidRDefault="005D1BDF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F52" w14:textId="6EF0F6C0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7F5C3B">
      <w:rPr>
        <w:noProof/>
      </w:rPr>
      <w:t>10/8/2022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FB8F9" w14:textId="77777777" w:rsidR="005D1BDF" w:rsidRDefault="005D1BDF" w:rsidP="00CD71D0">
      <w:pPr>
        <w:spacing w:after="0" w:line="240" w:lineRule="auto"/>
      </w:pPr>
      <w:r>
        <w:separator/>
      </w:r>
    </w:p>
  </w:footnote>
  <w:footnote w:type="continuationSeparator" w:id="0">
    <w:p w14:paraId="00298462" w14:textId="77777777" w:rsidR="005D1BDF" w:rsidRDefault="005D1BDF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3C7A" w14:textId="0B007967" w:rsidR="00CD71D0" w:rsidRDefault="00CD71D0">
    <w:pPr>
      <w:pStyle w:val="Header"/>
    </w:pPr>
    <w:r>
      <w:t xml:space="preserve">Oregon FFA </w:t>
    </w:r>
    <w:r>
      <w:tab/>
    </w:r>
    <w:r w:rsidR="005341BD">
      <w:t>Machinery</w:t>
    </w:r>
    <w:r w:rsidR="00C26FB4">
      <w:t xml:space="preserve"> </w:t>
    </w:r>
    <w:r w:rsidR="008D0DD5">
      <w:t>Guided</w:t>
    </w:r>
    <w:r w:rsidR="00C26FB4">
      <w:t xml:space="preserve"> Notes</w:t>
    </w:r>
    <w:r w:rsidR="00027680">
      <w:t xml:space="preserve"> </w:t>
    </w:r>
    <w:r w:rsidR="00027680">
      <w:tab/>
    </w:r>
    <w:fldSimple w:instr=" STYLEREF  Title  \* MERGEFORMAT ">
      <w:r w:rsidR="007F5C3B">
        <w:rPr>
          <w:noProof/>
        </w:rPr>
        <w:t>Tractor Power Systems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0182"/>
    <w:multiLevelType w:val="hybridMultilevel"/>
    <w:tmpl w:val="1A745564"/>
    <w:lvl w:ilvl="0" w:tplc="6CB4B4F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EC84040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9C6A071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B862EC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3305D4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72CCA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FBAB31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742417D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60145"/>
    <w:multiLevelType w:val="hybridMultilevel"/>
    <w:tmpl w:val="A456F3B0"/>
    <w:lvl w:ilvl="0" w:tplc="91469C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7C6EFAD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6E099E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38E729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CC2427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D0E33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15005C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D54986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413CB"/>
    <w:multiLevelType w:val="hybridMultilevel"/>
    <w:tmpl w:val="0C903D4E"/>
    <w:lvl w:ilvl="0" w:tplc="731C567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D14E8"/>
    <w:multiLevelType w:val="hybridMultilevel"/>
    <w:tmpl w:val="0240B81E"/>
    <w:lvl w:ilvl="0" w:tplc="5E4A985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A836A7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C66D70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C2FE1CC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904C1D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F44E7D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A86DCD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022A5B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61050B"/>
    <w:multiLevelType w:val="hybridMultilevel"/>
    <w:tmpl w:val="560EF050"/>
    <w:lvl w:ilvl="0" w:tplc="6D3E65B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164B1F"/>
    <w:multiLevelType w:val="hybridMultilevel"/>
    <w:tmpl w:val="77962686"/>
    <w:lvl w:ilvl="0" w:tplc="6FEAE93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725EA"/>
    <w:multiLevelType w:val="hybridMultilevel"/>
    <w:tmpl w:val="5E92688C"/>
    <w:lvl w:ilvl="0" w:tplc="6DA0F78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72755F9"/>
    <w:multiLevelType w:val="hybridMultilevel"/>
    <w:tmpl w:val="2ED05336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6CB4B4F4">
      <w:start w:val="1"/>
      <w:numFmt w:val="upperLetter"/>
      <w:lvlText w:val="%3."/>
      <w:lvlJc w:val="left"/>
      <w:pPr>
        <w:ind w:left="720" w:hanging="360"/>
      </w:pPr>
    </w:lvl>
    <w:lvl w:ilvl="3" w:tplc="73061F00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8DC72F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87EC07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77C136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0AA40D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255A672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38313A"/>
    <w:multiLevelType w:val="hybridMultilevel"/>
    <w:tmpl w:val="8AB4A226"/>
    <w:lvl w:ilvl="0" w:tplc="997210F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502A61"/>
    <w:multiLevelType w:val="hybridMultilevel"/>
    <w:tmpl w:val="2DEE4A92"/>
    <w:lvl w:ilvl="0" w:tplc="0A4C8A38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766BD1"/>
    <w:multiLevelType w:val="hybridMultilevel"/>
    <w:tmpl w:val="D936A9C4"/>
    <w:lvl w:ilvl="0" w:tplc="445871B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F445D7"/>
    <w:multiLevelType w:val="hybridMultilevel"/>
    <w:tmpl w:val="8402BDD8"/>
    <w:lvl w:ilvl="0" w:tplc="C3F88CE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CD28F6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94C457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3190C9F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F08BD0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636644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EFCB05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B8058A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044F1"/>
    <w:multiLevelType w:val="hybridMultilevel"/>
    <w:tmpl w:val="0ADA997C"/>
    <w:lvl w:ilvl="0" w:tplc="D294F9B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A492B"/>
    <w:multiLevelType w:val="hybridMultilevel"/>
    <w:tmpl w:val="6E5C3392"/>
    <w:lvl w:ilvl="0" w:tplc="5094A59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2DDB6AA7"/>
    <w:multiLevelType w:val="hybridMultilevel"/>
    <w:tmpl w:val="E23CD9CA"/>
    <w:lvl w:ilvl="0" w:tplc="B9D6BD3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114E55F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31C00C0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3BA194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F4E721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01C231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880A93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6748BAE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EC32EB3"/>
    <w:multiLevelType w:val="hybridMultilevel"/>
    <w:tmpl w:val="305A7CE8"/>
    <w:lvl w:ilvl="0" w:tplc="7F4E42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D7625C0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2D49A3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6526EDC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3D8CC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B8CB31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BCA4D3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FF2C9B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1B51ABE"/>
    <w:multiLevelType w:val="hybridMultilevel"/>
    <w:tmpl w:val="5C74387C"/>
    <w:lvl w:ilvl="0" w:tplc="332A2E8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C5DBD"/>
    <w:multiLevelType w:val="hybridMultilevel"/>
    <w:tmpl w:val="09D82934"/>
    <w:lvl w:ilvl="0" w:tplc="BFEEC6D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2EF0F882">
      <w:start w:val="20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2FCE47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78EBE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06AF41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C0C01E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D6697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202687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52166B"/>
    <w:multiLevelType w:val="hybridMultilevel"/>
    <w:tmpl w:val="94A890BC"/>
    <w:lvl w:ilvl="0" w:tplc="305827E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090420"/>
    <w:multiLevelType w:val="hybridMultilevel"/>
    <w:tmpl w:val="C9D20268"/>
    <w:lvl w:ilvl="0" w:tplc="961A1276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C3C2E"/>
    <w:multiLevelType w:val="hybridMultilevel"/>
    <w:tmpl w:val="D034D0C8"/>
    <w:lvl w:ilvl="0" w:tplc="0AD4DF4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6F243BF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714ABC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8D06A7F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FCCC9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1534B31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2E18C2B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4FE5074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8302F6B"/>
    <w:multiLevelType w:val="hybridMultilevel"/>
    <w:tmpl w:val="BA2A8970"/>
    <w:lvl w:ilvl="0" w:tplc="78A4AA8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281F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58C63B1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A8D8D17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161C6D4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832C25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012B4E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8B03ED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01DE05F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A001504"/>
    <w:multiLevelType w:val="hybridMultilevel"/>
    <w:tmpl w:val="706ECC76"/>
    <w:lvl w:ilvl="0" w:tplc="20720AD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3C86441C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6B4EF4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296746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36B2B7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F4D2E5C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D6E74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BD65E4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FB64859"/>
    <w:multiLevelType w:val="hybridMultilevel"/>
    <w:tmpl w:val="82DEFECE"/>
    <w:lvl w:ilvl="0" w:tplc="94724A3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E5F40"/>
    <w:multiLevelType w:val="hybridMultilevel"/>
    <w:tmpl w:val="E8629A5E"/>
    <w:lvl w:ilvl="0" w:tplc="DA64D65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D60CD6"/>
    <w:multiLevelType w:val="hybridMultilevel"/>
    <w:tmpl w:val="686E9DB0"/>
    <w:lvl w:ilvl="0" w:tplc="D00C05F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C6562C"/>
    <w:multiLevelType w:val="hybridMultilevel"/>
    <w:tmpl w:val="454E55AA"/>
    <w:lvl w:ilvl="0" w:tplc="F064CEC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67BA0"/>
    <w:multiLevelType w:val="hybridMultilevel"/>
    <w:tmpl w:val="103E62AE"/>
    <w:lvl w:ilvl="0" w:tplc="F4B8BBE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EE71C4"/>
    <w:multiLevelType w:val="hybridMultilevel"/>
    <w:tmpl w:val="E80CA72C"/>
    <w:lvl w:ilvl="0" w:tplc="CBE46F3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81BEDCF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A1882F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53AA34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5825B6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11A1C2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4FC4825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B88AA3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731F9D"/>
    <w:multiLevelType w:val="hybridMultilevel"/>
    <w:tmpl w:val="B0FAF7E2"/>
    <w:lvl w:ilvl="0" w:tplc="C8645A7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6CB4B4F4">
      <w:start w:val="1"/>
      <w:numFmt w:val="upperLetter"/>
      <w:lvlText w:val="%3."/>
      <w:lvlJc w:val="left"/>
      <w:pPr>
        <w:ind w:left="2160" w:hanging="360"/>
      </w:pPr>
    </w:lvl>
    <w:lvl w:ilvl="3" w:tplc="FD9CD4B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B53C42C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FB6B9FA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2FC629C2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158BD8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926236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10368F"/>
    <w:multiLevelType w:val="hybridMultilevel"/>
    <w:tmpl w:val="AA728510"/>
    <w:lvl w:ilvl="0" w:tplc="0388D65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666FFB"/>
    <w:multiLevelType w:val="hybridMultilevel"/>
    <w:tmpl w:val="644C4184"/>
    <w:lvl w:ilvl="0" w:tplc="6CB4B4F4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02FD3"/>
    <w:multiLevelType w:val="hybridMultilevel"/>
    <w:tmpl w:val="DC6A5F96"/>
    <w:lvl w:ilvl="0" w:tplc="AE242DFC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41874"/>
    <w:multiLevelType w:val="hybridMultilevel"/>
    <w:tmpl w:val="BDC00A46"/>
    <w:lvl w:ilvl="0" w:tplc="08281F4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D829A2"/>
    <w:multiLevelType w:val="hybridMultilevel"/>
    <w:tmpl w:val="935CCDD4"/>
    <w:lvl w:ilvl="0" w:tplc="93DA882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219494A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9C90D92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978688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268E58E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7AC75E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51FA74A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56481E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A74FDE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F17B75"/>
    <w:multiLevelType w:val="hybridMultilevel"/>
    <w:tmpl w:val="8ED4F3EE"/>
    <w:lvl w:ilvl="0" w:tplc="F5EE65F2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6AFE08EA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5D5E61F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518DD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A6906DC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EEF85EB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378FDB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CD0AE1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9032B2D"/>
    <w:multiLevelType w:val="hybridMultilevel"/>
    <w:tmpl w:val="3056D2D0"/>
    <w:lvl w:ilvl="0" w:tplc="D37A724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54695C"/>
    <w:multiLevelType w:val="hybridMultilevel"/>
    <w:tmpl w:val="7F0EACA2"/>
    <w:lvl w:ilvl="0" w:tplc="E138C34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2323C1"/>
    <w:multiLevelType w:val="hybridMultilevel"/>
    <w:tmpl w:val="9D3CA0DE"/>
    <w:lvl w:ilvl="0" w:tplc="8822261E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0371511">
    <w:abstractNumId w:val="28"/>
  </w:num>
  <w:num w:numId="2" w16cid:durableId="2111733098">
    <w:abstractNumId w:val="34"/>
  </w:num>
  <w:num w:numId="3" w16cid:durableId="534462500">
    <w:abstractNumId w:val="11"/>
  </w:num>
  <w:num w:numId="4" w16cid:durableId="1710640577">
    <w:abstractNumId w:val="3"/>
  </w:num>
  <w:num w:numId="5" w16cid:durableId="1220634526">
    <w:abstractNumId w:val="21"/>
  </w:num>
  <w:num w:numId="6" w16cid:durableId="2064669717">
    <w:abstractNumId w:val="15"/>
  </w:num>
  <w:num w:numId="7" w16cid:durableId="436028622">
    <w:abstractNumId w:val="1"/>
  </w:num>
  <w:num w:numId="8" w16cid:durableId="616568537">
    <w:abstractNumId w:val="20"/>
  </w:num>
  <w:num w:numId="9" w16cid:durableId="205679343">
    <w:abstractNumId w:val="29"/>
  </w:num>
  <w:num w:numId="10" w16cid:durableId="1324353722">
    <w:abstractNumId w:val="14"/>
  </w:num>
  <w:num w:numId="11" w16cid:durableId="2023699018">
    <w:abstractNumId w:val="35"/>
  </w:num>
  <w:num w:numId="12" w16cid:durableId="1302886455">
    <w:abstractNumId w:val="22"/>
  </w:num>
  <w:num w:numId="13" w16cid:durableId="1813138389">
    <w:abstractNumId w:val="17"/>
  </w:num>
  <w:num w:numId="14" w16cid:durableId="1663121361">
    <w:abstractNumId w:val="0"/>
  </w:num>
  <w:num w:numId="15" w16cid:durableId="1859154125">
    <w:abstractNumId w:val="7"/>
  </w:num>
  <w:num w:numId="16" w16cid:durableId="74323019">
    <w:abstractNumId w:val="9"/>
  </w:num>
  <w:num w:numId="17" w16cid:durableId="364404327">
    <w:abstractNumId w:val="33"/>
  </w:num>
  <w:num w:numId="18" w16cid:durableId="94710558">
    <w:abstractNumId w:val="25"/>
  </w:num>
  <w:num w:numId="19" w16cid:durableId="510294398">
    <w:abstractNumId w:val="8"/>
  </w:num>
  <w:num w:numId="20" w16cid:durableId="490098747">
    <w:abstractNumId w:val="10"/>
  </w:num>
  <w:num w:numId="21" w16cid:durableId="1368263884">
    <w:abstractNumId w:val="13"/>
  </w:num>
  <w:num w:numId="22" w16cid:durableId="1096708859">
    <w:abstractNumId w:val="26"/>
  </w:num>
  <w:num w:numId="23" w16cid:durableId="728260474">
    <w:abstractNumId w:val="6"/>
  </w:num>
  <w:num w:numId="24" w16cid:durableId="1401750984">
    <w:abstractNumId w:val="38"/>
  </w:num>
  <w:num w:numId="25" w16cid:durableId="1379430132">
    <w:abstractNumId w:val="24"/>
  </w:num>
  <w:num w:numId="26" w16cid:durableId="1215241663">
    <w:abstractNumId w:val="27"/>
  </w:num>
  <w:num w:numId="27" w16cid:durableId="1720394028">
    <w:abstractNumId w:val="23"/>
  </w:num>
  <w:num w:numId="28" w16cid:durableId="452553070">
    <w:abstractNumId w:val="37"/>
  </w:num>
  <w:num w:numId="29" w16cid:durableId="1612977362">
    <w:abstractNumId w:val="30"/>
  </w:num>
  <w:num w:numId="30" w16cid:durableId="2144303545">
    <w:abstractNumId w:val="4"/>
  </w:num>
  <w:num w:numId="31" w16cid:durableId="643046088">
    <w:abstractNumId w:val="12"/>
  </w:num>
  <w:num w:numId="32" w16cid:durableId="922033065">
    <w:abstractNumId w:val="31"/>
  </w:num>
  <w:num w:numId="33" w16cid:durableId="965551216">
    <w:abstractNumId w:val="2"/>
  </w:num>
  <w:num w:numId="34" w16cid:durableId="920800484">
    <w:abstractNumId w:val="5"/>
  </w:num>
  <w:num w:numId="35" w16cid:durableId="1473906091">
    <w:abstractNumId w:val="16"/>
  </w:num>
  <w:num w:numId="36" w16cid:durableId="980576408">
    <w:abstractNumId w:val="32"/>
  </w:num>
  <w:num w:numId="37" w16cid:durableId="1089080338">
    <w:abstractNumId w:val="19"/>
  </w:num>
  <w:num w:numId="38" w16cid:durableId="2100326520">
    <w:abstractNumId w:val="36"/>
  </w:num>
  <w:num w:numId="39" w16cid:durableId="302388196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215B7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241D5"/>
    <w:rsid w:val="00266CF0"/>
    <w:rsid w:val="002673B6"/>
    <w:rsid w:val="002C28D2"/>
    <w:rsid w:val="002C4211"/>
    <w:rsid w:val="002E0F41"/>
    <w:rsid w:val="002F5AAD"/>
    <w:rsid w:val="0035707A"/>
    <w:rsid w:val="00381977"/>
    <w:rsid w:val="003A273B"/>
    <w:rsid w:val="003C5B2F"/>
    <w:rsid w:val="003D08B5"/>
    <w:rsid w:val="003F0B08"/>
    <w:rsid w:val="00424DEC"/>
    <w:rsid w:val="004337D6"/>
    <w:rsid w:val="00464C0D"/>
    <w:rsid w:val="004A29E8"/>
    <w:rsid w:val="0053024D"/>
    <w:rsid w:val="005341BD"/>
    <w:rsid w:val="0055380D"/>
    <w:rsid w:val="00557E8E"/>
    <w:rsid w:val="005629A8"/>
    <w:rsid w:val="005940BC"/>
    <w:rsid w:val="005B549F"/>
    <w:rsid w:val="005D16B1"/>
    <w:rsid w:val="005D1BDF"/>
    <w:rsid w:val="005E0891"/>
    <w:rsid w:val="005E3A89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7F5C3B"/>
    <w:rsid w:val="00807F4B"/>
    <w:rsid w:val="00811FD7"/>
    <w:rsid w:val="008A019A"/>
    <w:rsid w:val="008C1286"/>
    <w:rsid w:val="008D0DD5"/>
    <w:rsid w:val="008D789E"/>
    <w:rsid w:val="009638C9"/>
    <w:rsid w:val="00977AF9"/>
    <w:rsid w:val="0099427E"/>
    <w:rsid w:val="009A6739"/>
    <w:rsid w:val="00A1215C"/>
    <w:rsid w:val="00A22FC8"/>
    <w:rsid w:val="00A23B4F"/>
    <w:rsid w:val="00A41A43"/>
    <w:rsid w:val="00A55D03"/>
    <w:rsid w:val="00A6043C"/>
    <w:rsid w:val="00A75057"/>
    <w:rsid w:val="00A9258A"/>
    <w:rsid w:val="00AC0FB7"/>
    <w:rsid w:val="00AC1350"/>
    <w:rsid w:val="00B26C6A"/>
    <w:rsid w:val="00B33EAF"/>
    <w:rsid w:val="00B572F7"/>
    <w:rsid w:val="00BE5EF3"/>
    <w:rsid w:val="00C04B4B"/>
    <w:rsid w:val="00C26FB4"/>
    <w:rsid w:val="00C44917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61C7F"/>
    <w:rsid w:val="00DB1079"/>
    <w:rsid w:val="00DC36B1"/>
    <w:rsid w:val="00DC59D2"/>
    <w:rsid w:val="00E413F7"/>
    <w:rsid w:val="00E6217D"/>
    <w:rsid w:val="00E70329"/>
    <w:rsid w:val="00E75A06"/>
    <w:rsid w:val="00E92E78"/>
    <w:rsid w:val="00F44C6A"/>
    <w:rsid w:val="00F87DA4"/>
    <w:rsid w:val="00FD4507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DD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0D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D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DD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D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0DD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0DD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DD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DD5"/>
  </w:style>
  <w:style w:type="paragraph" w:styleId="Footer">
    <w:name w:val="footer"/>
    <w:basedOn w:val="Normal"/>
    <w:link w:val="Foot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DD5"/>
  </w:style>
  <w:style w:type="character" w:customStyle="1" w:styleId="Heading2Char">
    <w:name w:val="Heading 2 Char"/>
    <w:basedOn w:val="DefaultParagraphFont"/>
    <w:link w:val="Heading2"/>
    <w:uiPriority w:val="9"/>
    <w:rsid w:val="008D0DD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DD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8D0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0D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DD5"/>
    <w:rPr>
      <w:color w:val="605E5C"/>
      <w:shd w:val="clear" w:color="auto" w:fill="E1DFDD"/>
    </w:rPr>
  </w:style>
  <w:style w:type="paragraph" w:customStyle="1" w:styleId="Default">
    <w:name w:val="Default"/>
    <w:rsid w:val="008D0D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8D0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D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D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DD5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F5C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6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2222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43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480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406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3173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9951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770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539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5637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200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44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237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084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754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4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880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1732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3359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9527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44687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33599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393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639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754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66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4210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54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716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6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484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18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98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8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1835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84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83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9758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9282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2161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4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25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670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5105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5852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74833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00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408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2203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522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90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627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574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39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9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83232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3227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94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34655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2098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32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10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7178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0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92359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0758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8020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2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228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461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2315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576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022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4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791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52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981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21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3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8478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14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11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980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85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70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308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9107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360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273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549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611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8193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80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6975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46012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631249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31016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493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513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211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69297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463762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99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125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42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203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8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8426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8047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720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666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345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32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2969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22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9805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628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9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2120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4561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84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36969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115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970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4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68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71898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8713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682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442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5551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448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616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540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8242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776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64713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1720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14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8871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3789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51353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63172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50540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56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1067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9800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7811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92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584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9986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42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83197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6550">
          <w:marLeft w:val="36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3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00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29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522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29</TotalTime>
  <Pages>7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John Williams</cp:lastModifiedBy>
  <cp:revision>5</cp:revision>
  <dcterms:created xsi:type="dcterms:W3CDTF">2022-09-02T00:31:00Z</dcterms:created>
  <dcterms:modified xsi:type="dcterms:W3CDTF">2022-10-12T09:10:00Z</dcterms:modified>
</cp:coreProperties>
</file>